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269" w:rsidRDefault="00FC7269" w:rsidP="00FC7269">
      <w:pPr>
        <w:widowControl w:val="0"/>
        <w:autoSpaceDE w:val="0"/>
        <w:autoSpaceDN w:val="0"/>
        <w:adjustRightInd w:val="0"/>
        <w:ind w:left="794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T="0" distB="0" distL="0" distR="0">
            <wp:extent cx="580390" cy="723265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269" w:rsidRDefault="00FC7269" w:rsidP="00FC7269">
      <w:pPr>
        <w:widowControl w:val="0"/>
        <w:autoSpaceDE w:val="0"/>
        <w:autoSpaceDN w:val="0"/>
        <w:adjustRightInd w:val="0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="00FC7269" w:rsidRDefault="00FC7269" w:rsidP="00FC7269">
      <w:pPr>
        <w:widowControl w:val="0"/>
        <w:autoSpaceDE w:val="0"/>
        <w:autoSpaceDN w:val="0"/>
        <w:adjustRightInd w:val="0"/>
        <w:rPr>
          <w:lang w:val="hr-HR"/>
        </w:rPr>
      </w:pPr>
      <w:r>
        <w:rPr>
          <w:lang w:val="hr-HR"/>
        </w:rPr>
        <w:t>OPĆINSKI GRAĐANSKI SUD U ZAGREBU</w:t>
      </w:r>
    </w:p>
    <w:p w:rsidR="00FC7269" w:rsidRDefault="00FC7269" w:rsidP="000D4E32">
      <w:pPr>
        <w:widowControl w:val="0"/>
        <w:autoSpaceDE w:val="0"/>
        <w:autoSpaceDN w:val="0"/>
        <w:adjustRightInd w:val="0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</w:t>
      </w:r>
      <w:r w:rsidR="000D4E32">
        <w:t>40</w:t>
      </w:r>
      <w:r>
        <w:t xml:space="preserve"> Sp-</w:t>
      </w:r>
      <w:r w:rsidR="00F212FE">
        <w:t>5</w:t>
      </w:r>
      <w:r w:rsidR="008C611D">
        <w:t>3</w:t>
      </w:r>
      <w:r w:rsidR="007870AD">
        <w:t>/2017</w:t>
      </w:r>
      <w:r w:rsidR="00932EA8">
        <w:t>-21</w:t>
      </w:r>
    </w:p>
    <w:p w:rsidR="000D4E32" w:rsidRDefault="000D4E32" w:rsidP="000D4E32">
      <w:pPr>
        <w:widowControl w:val="0"/>
        <w:autoSpaceDE w:val="0"/>
        <w:autoSpaceDN w:val="0"/>
        <w:adjustRightInd w:val="0"/>
      </w:pPr>
    </w:p>
    <w:p w:rsidR="000D4E32" w:rsidRDefault="000D4E32" w:rsidP="000D4E32">
      <w:pPr>
        <w:widowControl w:val="0"/>
        <w:autoSpaceDE w:val="0"/>
        <w:autoSpaceDN w:val="0"/>
        <w:adjustRightInd w:val="0"/>
        <w:rPr>
          <w:lang w:val="hr-HR"/>
        </w:rPr>
      </w:pPr>
    </w:p>
    <w:p w:rsidR="00FC7269" w:rsidRDefault="00FC7269" w:rsidP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="00FC7269" w:rsidRDefault="00FC7269" w:rsidP="00FC7269">
      <w:pPr>
        <w:pStyle w:val="Naslov2"/>
        <w:rPr>
          <w:b w:val="0"/>
          <w:sz w:val="24"/>
        </w:rPr>
      </w:pPr>
    </w:p>
    <w:p w:rsidR="00FC7269" w:rsidRDefault="00FC7269" w:rsidP="00FC7269">
      <w:pPr>
        <w:pStyle w:val="Naslov2"/>
        <w:rPr>
          <w:b w:val="0"/>
          <w:sz w:val="24"/>
        </w:rPr>
      </w:pPr>
      <w:r>
        <w:rPr>
          <w:b w:val="0"/>
          <w:sz w:val="24"/>
        </w:rPr>
        <w:t>R J E Š E N J E</w:t>
      </w:r>
    </w:p>
    <w:p w:rsidR="00FC7269" w:rsidRDefault="00FC7269" w:rsidP="00FC7269">
      <w:pPr>
        <w:rPr>
          <w:lang w:val="hr-HR"/>
        </w:rPr>
      </w:pPr>
    </w:p>
    <w:p w:rsidR="00FC7269" w:rsidRDefault="00FC7269" w:rsidP="000D4E32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9F0BC3">
        <w:t xml:space="preserve"> </w:t>
      </w:r>
      <w:r w:rsidR="008C611D">
        <w:t xml:space="preserve">Mojcom </w:t>
      </w:r>
      <w:proofErr w:type="spellStart"/>
      <w:r w:rsidR="008C611D">
        <w:t>Venturini</w:t>
      </w:r>
      <w:proofErr w:type="spellEnd"/>
      <w:r w:rsidR="00F212FE">
        <w:t xml:space="preserve"> </w:t>
      </w:r>
      <w:r w:rsidR="000D4E32">
        <w:t xml:space="preserve">iz Zagreba, </w:t>
      </w:r>
      <w:r w:rsidR="008C611D">
        <w:t xml:space="preserve">Braće </w:t>
      </w:r>
      <w:proofErr w:type="spellStart"/>
      <w:r w:rsidR="008C611D">
        <w:t>Cvijića</w:t>
      </w:r>
      <w:proofErr w:type="spellEnd"/>
      <w:r w:rsidR="008C611D">
        <w:t xml:space="preserve"> 5</w:t>
      </w:r>
      <w:r w:rsidR="00F212FE">
        <w:t xml:space="preserve">, </w:t>
      </w:r>
      <w:r w:rsidR="000D4E32" w:rsidRPr="008C611D">
        <w:t xml:space="preserve">OIB: </w:t>
      </w:r>
      <w:r w:rsidR="008C611D" w:rsidRPr="008C611D">
        <w:rPr>
          <w:rFonts w:eastAsiaTheme="minorHAnsi"/>
          <w:szCs w:val="24"/>
          <w:lang w:eastAsia="en-US"/>
        </w:rPr>
        <w:t>12354921879</w:t>
      </w:r>
      <w:r w:rsidR="000D4E32" w:rsidRPr="00F212FE">
        <w:rPr>
          <w:szCs w:val="24"/>
        </w:rPr>
        <w:t>,</w:t>
      </w:r>
      <w:r w:rsidR="00660BE1">
        <w:t xml:space="preserve"> </w:t>
      </w:r>
      <w:r w:rsidR="00F212FE">
        <w:t>20</w:t>
      </w:r>
      <w:r w:rsidR="007870AD">
        <w:t>. svibnja</w:t>
      </w:r>
      <w:r w:rsidR="000D4E32">
        <w:t xml:space="preserve"> 2019. </w:t>
      </w:r>
    </w:p>
    <w:p w:rsidR="000D4E32" w:rsidRDefault="000D4E32" w:rsidP="00FC7269">
      <w:pPr>
        <w:jc w:val="center"/>
        <w:rPr>
          <w:lang w:val="hr-HR"/>
        </w:rPr>
      </w:pPr>
    </w:p>
    <w:p w:rsidR="00FC7269" w:rsidRDefault="00FC7269" w:rsidP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="00FC7269" w:rsidRDefault="00FC7269" w:rsidP="00FC7269">
      <w:pPr>
        <w:rPr>
          <w:lang w:val="hr-HR"/>
        </w:rPr>
      </w:pPr>
    </w:p>
    <w:p w:rsidR="000D4E32" w:rsidRDefault="00C2392E" w:rsidP="00C2392E">
      <w:pPr>
        <w:ind w:firstLine="708"/>
        <w:jc w:val="both"/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proofErr w:type="spellStart"/>
      <w:r w:rsidR="008C611D" w:rsidRPr="008C611D">
        <w:t>Mojcom</w:t>
      </w:r>
      <w:proofErr w:type="spellEnd"/>
      <w:r w:rsidR="008C611D" w:rsidRPr="008C611D">
        <w:t xml:space="preserve"> </w:t>
      </w:r>
      <w:proofErr w:type="spellStart"/>
      <w:r w:rsidR="008C611D" w:rsidRPr="008C611D">
        <w:t>Venturini</w:t>
      </w:r>
      <w:proofErr w:type="spellEnd"/>
      <w:r w:rsidR="008C611D" w:rsidRPr="008C611D">
        <w:t xml:space="preserve"> </w:t>
      </w:r>
      <w:proofErr w:type="spellStart"/>
      <w:r w:rsidR="008C611D" w:rsidRPr="008C611D">
        <w:t>iz</w:t>
      </w:r>
      <w:proofErr w:type="spellEnd"/>
      <w:r w:rsidR="008C611D" w:rsidRPr="008C611D">
        <w:t xml:space="preserve"> </w:t>
      </w:r>
      <w:proofErr w:type="spellStart"/>
      <w:r w:rsidR="008C611D" w:rsidRPr="008C611D">
        <w:t>Zagreba</w:t>
      </w:r>
      <w:proofErr w:type="spellEnd"/>
      <w:r w:rsidR="008C611D" w:rsidRPr="008C611D">
        <w:t xml:space="preserve">, </w:t>
      </w:r>
      <w:proofErr w:type="spellStart"/>
      <w:r w:rsidR="008C611D" w:rsidRPr="008C611D">
        <w:t>Braće</w:t>
      </w:r>
      <w:proofErr w:type="spellEnd"/>
      <w:r w:rsidR="008C611D" w:rsidRPr="008C611D">
        <w:t xml:space="preserve"> </w:t>
      </w:r>
      <w:proofErr w:type="spellStart"/>
      <w:r w:rsidR="008C611D" w:rsidRPr="008C611D">
        <w:t>Cvijića</w:t>
      </w:r>
      <w:proofErr w:type="spellEnd"/>
      <w:r w:rsidR="008C611D" w:rsidRPr="008C611D">
        <w:t xml:space="preserve"> 5, OIB: 12354921879</w:t>
      </w:r>
      <w:r w:rsidR="008C611D">
        <w:t>.</w:t>
      </w:r>
    </w:p>
    <w:p w:rsidR="008C611D" w:rsidRDefault="008C611D" w:rsidP="00C2392E">
      <w:pPr>
        <w:ind w:firstLine="708"/>
        <w:jc w:val="both"/>
        <w:rPr>
          <w:lang w:val="hr-HR"/>
        </w:rPr>
      </w:pPr>
    </w:p>
    <w:p w:rsidR="00FC7269" w:rsidRPr="008240B9" w:rsidRDefault="00FC7269" w:rsidP="00FC7269">
      <w:pPr>
        <w:ind w:firstLine="708"/>
        <w:jc w:val="both"/>
        <w:rPr>
          <w:color w:val="000000" w:themeColor="text1"/>
          <w:lang w:val="hr-HR"/>
        </w:rPr>
      </w:pPr>
      <w:r w:rsidRPr="008240B9">
        <w:rPr>
          <w:color w:val="000000" w:themeColor="text1"/>
          <w:lang w:val="hr-HR"/>
        </w:rPr>
        <w:t xml:space="preserve">Postupak stečaja potrošača otvoren je </w:t>
      </w:r>
      <w:r w:rsidR="00F212FE">
        <w:rPr>
          <w:color w:val="000000" w:themeColor="text1"/>
          <w:lang w:val="hr-HR"/>
        </w:rPr>
        <w:t>20</w:t>
      </w:r>
      <w:r w:rsidR="00CA165E">
        <w:rPr>
          <w:color w:val="000000" w:themeColor="text1"/>
          <w:lang w:val="hr-HR"/>
        </w:rPr>
        <w:t>. svibnja</w:t>
      </w:r>
      <w:r w:rsidR="00E15DB7">
        <w:rPr>
          <w:color w:val="000000" w:themeColor="text1"/>
          <w:lang w:val="hr-HR"/>
        </w:rPr>
        <w:t xml:space="preserve"> </w:t>
      </w:r>
      <w:r w:rsidR="000D4E32" w:rsidRPr="008240B9">
        <w:rPr>
          <w:color w:val="000000" w:themeColor="text1"/>
          <w:lang w:val="hr-HR"/>
        </w:rPr>
        <w:t>2019.</w:t>
      </w:r>
      <w:r w:rsidRPr="008240B9">
        <w:rPr>
          <w:color w:val="000000" w:themeColor="text1"/>
          <w:lang w:val="hr-HR"/>
        </w:rPr>
        <w:t xml:space="preserve"> u </w:t>
      </w:r>
      <w:r w:rsidR="005A7C23">
        <w:rPr>
          <w:color w:val="000000" w:themeColor="text1"/>
          <w:lang w:val="hr-HR"/>
        </w:rPr>
        <w:t>14,00</w:t>
      </w:r>
      <w:r w:rsidR="00F212FE">
        <w:rPr>
          <w:color w:val="000000" w:themeColor="text1"/>
          <w:lang w:val="hr-HR"/>
        </w:rPr>
        <w:t xml:space="preserve"> </w:t>
      </w:r>
      <w:r w:rsidRPr="008240B9">
        <w:rPr>
          <w:color w:val="000000" w:themeColor="text1"/>
          <w:lang w:val="hr-HR"/>
        </w:rPr>
        <w:t>sati kada je ovo rješenje objavljeno na mrežnoj stranici e–oglasna ploča sudova.</w:t>
      </w:r>
    </w:p>
    <w:p w:rsidR="00FC7269" w:rsidRDefault="00FC7269" w:rsidP="00FC7269">
      <w:pPr>
        <w:ind w:firstLine="708"/>
        <w:jc w:val="both"/>
        <w:rPr>
          <w:lang w:val="hr-HR"/>
        </w:rPr>
      </w:pPr>
    </w:p>
    <w:p w:rsidR="00FC7269" w:rsidRDefault="00FC7269" w:rsidP="00FC7269">
      <w:pPr>
        <w:ind w:firstLine="708"/>
        <w:jc w:val="both"/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proofErr w:type="spellStart"/>
      <w:r w:rsidR="008C611D" w:rsidRPr="008C611D">
        <w:t>Mojcom</w:t>
      </w:r>
      <w:proofErr w:type="spellEnd"/>
      <w:r w:rsidR="008C611D" w:rsidRPr="008C611D">
        <w:t xml:space="preserve"> </w:t>
      </w:r>
      <w:proofErr w:type="spellStart"/>
      <w:r w:rsidR="008C611D" w:rsidRPr="008C611D">
        <w:t>Venturini</w:t>
      </w:r>
      <w:proofErr w:type="spellEnd"/>
      <w:r w:rsidR="008C611D" w:rsidRPr="008C611D">
        <w:t xml:space="preserve"> </w:t>
      </w:r>
      <w:proofErr w:type="spellStart"/>
      <w:r w:rsidR="008C611D" w:rsidRPr="008C611D">
        <w:t>iz</w:t>
      </w:r>
      <w:proofErr w:type="spellEnd"/>
      <w:r w:rsidR="008C611D" w:rsidRPr="008C611D">
        <w:t xml:space="preserve"> </w:t>
      </w:r>
      <w:proofErr w:type="spellStart"/>
      <w:r w:rsidR="008C611D" w:rsidRPr="008C611D">
        <w:t>Zagreba</w:t>
      </w:r>
      <w:proofErr w:type="spellEnd"/>
      <w:r w:rsidR="008C611D" w:rsidRPr="008C611D">
        <w:t xml:space="preserve">, </w:t>
      </w:r>
      <w:proofErr w:type="spellStart"/>
      <w:r w:rsidR="008C611D" w:rsidRPr="008C611D">
        <w:t>Braće</w:t>
      </w:r>
      <w:proofErr w:type="spellEnd"/>
      <w:r w:rsidR="008C611D" w:rsidRPr="008C611D">
        <w:t xml:space="preserve"> </w:t>
      </w:r>
      <w:proofErr w:type="spellStart"/>
      <w:r w:rsidR="008C611D" w:rsidRPr="008C611D">
        <w:t>Cvijića</w:t>
      </w:r>
      <w:proofErr w:type="spellEnd"/>
      <w:r w:rsidR="008C611D" w:rsidRPr="008C611D">
        <w:t xml:space="preserve"> 5, OIB: 12354921879</w:t>
      </w:r>
      <w:r w:rsidR="008C611D">
        <w:t>.</w:t>
      </w:r>
    </w:p>
    <w:p w:rsidR="00FF1EF9" w:rsidRDefault="00FF1EF9" w:rsidP="00FC7269">
      <w:pPr>
        <w:ind w:firstLine="708"/>
        <w:jc w:val="both"/>
        <w:rPr>
          <w:lang w:val="hr-HR"/>
        </w:rPr>
      </w:pPr>
    </w:p>
    <w:p w:rsidR="00FC7269" w:rsidRDefault="00FC7269" w:rsidP="00C2392E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="00FC7269" w:rsidRDefault="00FC7269" w:rsidP="00FC7269">
      <w:pPr>
        <w:ind w:firstLine="708"/>
        <w:jc w:val="both"/>
        <w:rPr>
          <w:lang w:val="hr-HR"/>
        </w:rPr>
      </w:pPr>
    </w:p>
    <w:p w:rsidR="00FC7269" w:rsidRPr="007A06C9" w:rsidRDefault="00FC7269" w:rsidP="00FC7269">
      <w:pPr>
        <w:ind w:firstLine="708"/>
        <w:jc w:val="both"/>
        <w:rPr>
          <w:lang w:val="hr-HR"/>
        </w:rPr>
      </w:pPr>
      <w:r w:rsidRPr="007A06C9">
        <w:rPr>
          <w:lang w:val="hr-HR"/>
        </w:rPr>
        <w:t>IV</w:t>
      </w:r>
      <w:r w:rsidR="00C2392E" w:rsidRPr="007A06C9">
        <w:rPr>
          <w:lang w:val="hr-HR"/>
        </w:rPr>
        <w:t xml:space="preserve"> </w:t>
      </w:r>
      <w:r w:rsidRPr="007A06C9">
        <w:rPr>
          <w:lang w:val="hr-HR"/>
        </w:rPr>
        <w:t xml:space="preserve">Povjerenikom se imenuje </w:t>
      </w:r>
      <w:r w:rsidR="005A7C23">
        <w:rPr>
          <w:lang w:val="hr-HR"/>
        </w:rPr>
        <w:t xml:space="preserve">Marko </w:t>
      </w:r>
      <w:proofErr w:type="spellStart"/>
      <w:r w:rsidR="005A7C23">
        <w:rPr>
          <w:lang w:val="hr-HR"/>
        </w:rPr>
        <w:t>Fak</w:t>
      </w:r>
      <w:proofErr w:type="spellEnd"/>
      <w:r w:rsidR="005A7C23">
        <w:rPr>
          <w:lang w:val="hr-HR"/>
        </w:rPr>
        <w:t xml:space="preserve"> iz Zagreba, Petrinjska </w:t>
      </w:r>
      <w:r w:rsidR="009C6AC1">
        <w:rPr>
          <w:lang w:val="hr-HR"/>
        </w:rPr>
        <w:t>28, OIB 25300508272</w:t>
      </w:r>
      <w:r w:rsidR="00F212FE">
        <w:rPr>
          <w:lang w:val="hr-HR"/>
        </w:rPr>
        <w:t>.</w:t>
      </w:r>
    </w:p>
    <w:p w:rsidR="00FC7269" w:rsidRDefault="00FC7269" w:rsidP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="00FC7269" w:rsidRDefault="00FC7269" w:rsidP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="00FC7269" w:rsidRDefault="00FC7269" w:rsidP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="00FC7269" w:rsidRDefault="00FC7269" w:rsidP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="00FC7269" w:rsidRDefault="00FC7269" w:rsidP="00FC7269">
      <w:pPr>
        <w:ind w:firstLine="708"/>
        <w:jc w:val="both"/>
        <w:rPr>
          <w:lang w:val="hr-HR"/>
        </w:rPr>
      </w:pPr>
    </w:p>
    <w:p w:rsidR="00FC7269" w:rsidRDefault="00C2392E" w:rsidP="00C2392E">
      <w:pPr>
        <w:ind w:firstLine="708"/>
        <w:jc w:val="both"/>
        <w:rPr>
          <w:lang w:val="hr-HR"/>
        </w:rPr>
      </w:pPr>
      <w:r>
        <w:rPr>
          <w:lang w:val="hr-HR"/>
        </w:rPr>
        <w:t xml:space="preserve">V </w:t>
      </w:r>
      <w:r w:rsidR="00FC7269">
        <w:rPr>
          <w:lang w:val="hr-HR"/>
        </w:rPr>
        <w:t xml:space="preserve">Nalaže se povjereniku </w:t>
      </w:r>
      <w:r w:rsidR="009C6AC1">
        <w:rPr>
          <w:lang w:val="hr-HR"/>
        </w:rPr>
        <w:t>Marku</w:t>
      </w:r>
      <w:r w:rsidR="009C6AC1" w:rsidRPr="009C6AC1">
        <w:rPr>
          <w:lang w:val="hr-HR"/>
        </w:rPr>
        <w:t xml:space="preserve"> </w:t>
      </w:r>
      <w:proofErr w:type="spellStart"/>
      <w:r w:rsidR="009C6AC1" w:rsidRPr="009C6AC1">
        <w:rPr>
          <w:lang w:val="hr-HR"/>
        </w:rPr>
        <w:t>Fak</w:t>
      </w:r>
      <w:r w:rsidR="009C6AC1">
        <w:rPr>
          <w:lang w:val="hr-HR"/>
        </w:rPr>
        <w:t>u</w:t>
      </w:r>
      <w:proofErr w:type="spellEnd"/>
      <w:r w:rsidR="009C6AC1" w:rsidRPr="009C6AC1">
        <w:rPr>
          <w:lang w:val="hr-HR"/>
        </w:rPr>
        <w:t xml:space="preserve"> iz Zagreba, Petrinjska 28, OIB 25300508272</w:t>
      </w:r>
      <w:r w:rsidR="00F212FE">
        <w:rPr>
          <w:lang w:val="hr-HR"/>
        </w:rPr>
        <w:t xml:space="preserve"> </w:t>
      </w:r>
      <w:r w:rsidR="00FC7269">
        <w:rPr>
          <w:lang w:val="hr-HR"/>
        </w:rPr>
        <w:t>da otvori poseban transakcijski račun kod financijske institucije za potrošača.</w:t>
      </w:r>
    </w:p>
    <w:p w:rsidR="00FC7269" w:rsidRDefault="00FC7269" w:rsidP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="00FC7269" w:rsidRDefault="00FC7269" w:rsidP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="00660BE1" w:rsidRDefault="00660BE1" w:rsidP="00FC7269">
      <w:pPr>
        <w:ind w:firstLine="708"/>
        <w:jc w:val="both"/>
        <w:rPr>
          <w:lang w:val="hr-HR"/>
        </w:rPr>
      </w:pPr>
    </w:p>
    <w:p w:rsidR="00FC7269" w:rsidRDefault="00FF1EF9" w:rsidP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</w:t>
      </w:r>
      <w:proofErr w:type="spellStart"/>
      <w:r w:rsidRPr="00FF1EF9">
        <w:rPr>
          <w:lang w:val="hr-HR"/>
        </w:rPr>
        <w:t>ovršenika</w:t>
      </w:r>
      <w:proofErr w:type="spellEnd"/>
      <w:r w:rsidRPr="00FF1EF9">
        <w:rPr>
          <w:lang w:val="hr-HR"/>
        </w:rPr>
        <w:t xml:space="preserve">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="00660BE1" w:rsidRDefault="00660BE1" w:rsidP="00FC7269">
      <w:pPr>
        <w:jc w:val="center"/>
        <w:rPr>
          <w:lang w:val="hr-HR"/>
        </w:rPr>
      </w:pPr>
    </w:p>
    <w:p w:rsidR="00FC7269" w:rsidRDefault="00FC7269" w:rsidP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="00FC7269" w:rsidRDefault="00FC7269" w:rsidP="00FC7269">
      <w:pPr>
        <w:jc w:val="center"/>
        <w:rPr>
          <w:lang w:val="hr-HR"/>
        </w:rPr>
      </w:pPr>
    </w:p>
    <w:p w:rsidR="00FC7269" w:rsidRDefault="00FC7269" w:rsidP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="00FC7269" w:rsidRDefault="00FC7269" w:rsidP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 xml:space="preserve">stupku stečaja potrošača za </w:t>
      </w:r>
      <w:r w:rsidR="008C611D">
        <w:rPr>
          <w:lang w:val="hr-HR"/>
        </w:rPr>
        <w:t>19</w:t>
      </w:r>
      <w:r w:rsidR="00F212FE">
        <w:rPr>
          <w:lang w:val="hr-HR"/>
        </w:rPr>
        <w:t xml:space="preserve">. veljače </w:t>
      </w:r>
      <w:r w:rsidR="007870AD">
        <w:rPr>
          <w:lang w:val="hr-HR"/>
        </w:rPr>
        <w:t>2018.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="00420899" w:rsidRDefault="00FC7269" w:rsidP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C611D">
        <w:rPr>
          <w:lang w:val="hr-HR"/>
        </w:rPr>
        <w:t xml:space="preserve">ci Hrvatski </w:t>
      </w:r>
      <w:proofErr w:type="spellStart"/>
      <w:r w:rsidR="008C611D">
        <w:rPr>
          <w:lang w:val="hr-HR"/>
        </w:rPr>
        <w:t>telekom</w:t>
      </w:r>
      <w:proofErr w:type="spellEnd"/>
      <w:r w:rsidR="008C611D">
        <w:rPr>
          <w:lang w:val="hr-HR"/>
        </w:rPr>
        <w:t xml:space="preserve"> d.d., HRT, RH i </w:t>
      </w:r>
      <w:r w:rsidR="007870AD">
        <w:rPr>
          <w:lang w:val="hr-HR"/>
        </w:rPr>
        <w:t xml:space="preserve">EOS </w:t>
      </w:r>
      <w:proofErr w:type="spellStart"/>
      <w:r w:rsidR="007870AD">
        <w:rPr>
          <w:lang w:val="hr-HR"/>
        </w:rPr>
        <w:t>Matrix</w:t>
      </w:r>
      <w:proofErr w:type="spellEnd"/>
      <w:r w:rsidR="007870AD">
        <w:rPr>
          <w:lang w:val="hr-HR"/>
        </w:rPr>
        <w:t xml:space="preserve"> d.o.o.</w:t>
      </w:r>
      <w:r w:rsidR="00F869FE">
        <w:rPr>
          <w:lang w:val="hr-HR"/>
        </w:rPr>
        <w:t xml:space="preserve"> </w:t>
      </w:r>
      <w:r w:rsidR="00420899">
        <w:rPr>
          <w:lang w:val="hr-HR"/>
        </w:rPr>
        <w:t>pisanim</w:t>
      </w:r>
      <w:r w:rsidR="008C611D">
        <w:rPr>
          <w:lang w:val="hr-HR"/>
        </w:rPr>
        <w:t xml:space="preserve"> su</w:t>
      </w:r>
      <w:r w:rsidR="00420899">
        <w:rPr>
          <w:lang w:val="hr-HR"/>
        </w:rPr>
        <w:t xml:space="preserve"> putem u</w:t>
      </w:r>
      <w:r w:rsidR="00A539DD">
        <w:rPr>
          <w:lang w:val="hr-HR"/>
        </w:rPr>
        <w:t>skrati</w:t>
      </w:r>
      <w:r w:rsidR="008C611D">
        <w:rPr>
          <w:lang w:val="hr-HR"/>
        </w:rPr>
        <w:t>li</w:t>
      </w:r>
      <w:r w:rsidR="00420899">
        <w:rPr>
          <w:lang w:val="hr-HR"/>
        </w:rPr>
        <w:t xml:space="preserve"> s</w:t>
      </w:r>
      <w:r w:rsidR="00A539DD">
        <w:rPr>
          <w:lang w:val="hr-HR"/>
        </w:rPr>
        <w:t>voj pristanak na predloženi plan ispunjenja obveza</w:t>
      </w:r>
      <w:r w:rsidR="00420899">
        <w:rPr>
          <w:lang w:val="hr-HR"/>
        </w:rPr>
        <w:t>.</w:t>
      </w:r>
    </w:p>
    <w:p w:rsidR="00FC7269" w:rsidRDefault="00FC7269" w:rsidP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8C611D">
        <w:rPr>
          <w:lang w:val="hr-HR"/>
        </w:rPr>
        <w:t>19</w:t>
      </w:r>
      <w:r w:rsidR="007870AD">
        <w:rPr>
          <w:lang w:val="hr-HR"/>
        </w:rPr>
        <w:t>.</w:t>
      </w:r>
      <w:r w:rsidR="00F212FE">
        <w:rPr>
          <w:lang w:val="hr-HR"/>
        </w:rPr>
        <w:t xml:space="preserve"> veljače</w:t>
      </w:r>
      <w:r w:rsidR="007870AD">
        <w:rPr>
          <w:lang w:val="hr-HR"/>
        </w:rPr>
        <w:t xml:space="preserve"> 2018.</w:t>
      </w:r>
      <w:r w:rsidR="00420899">
        <w:rPr>
          <w:lang w:val="hr-HR"/>
        </w:rPr>
        <w:t xml:space="preserve">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="00E15DB7" w:rsidRDefault="00E15DB7" w:rsidP="00F869FE">
      <w:pPr>
        <w:ind w:firstLine="708"/>
        <w:jc w:val="both"/>
        <w:rPr>
          <w:lang w:val="hr-HR"/>
        </w:rPr>
      </w:pPr>
    </w:p>
    <w:p w:rsidR="007870AD" w:rsidRDefault="0089532D" w:rsidP="00F869FE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</w:p>
    <w:p w:rsidR="007870AD" w:rsidRDefault="007870AD" w:rsidP="00F869FE">
      <w:pPr>
        <w:ind w:firstLine="708"/>
        <w:jc w:val="both"/>
        <w:rPr>
          <w:lang w:val="hr-HR"/>
        </w:rPr>
      </w:pPr>
    </w:p>
    <w:p w:rsidR="00192192" w:rsidRDefault="00F869FE" w:rsidP="00415970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7870AD">
        <w:rPr>
          <w:lang w:val="hr-HR"/>
        </w:rPr>
        <w:t xml:space="preserve">sadržaja spisa </w:t>
      </w:r>
      <w:r>
        <w:rPr>
          <w:lang w:val="hr-HR"/>
        </w:rPr>
        <w:t>proizlazi da</w:t>
      </w:r>
      <w:r w:rsidR="007870AD">
        <w:rPr>
          <w:lang w:val="hr-HR"/>
        </w:rPr>
        <w:t xml:space="preserve"> potrošač nema nikakv</w:t>
      </w:r>
      <w:r w:rsidR="008C611D">
        <w:rPr>
          <w:lang w:val="hr-HR"/>
        </w:rPr>
        <w:t xml:space="preserve">u </w:t>
      </w:r>
      <w:r w:rsidR="007870AD">
        <w:rPr>
          <w:lang w:val="hr-HR"/>
        </w:rPr>
        <w:t>imovin</w:t>
      </w:r>
      <w:r w:rsidR="008C611D">
        <w:rPr>
          <w:lang w:val="hr-HR"/>
        </w:rPr>
        <w:t>u t</w:t>
      </w:r>
      <w:r w:rsidR="00913ABD">
        <w:rPr>
          <w:lang w:val="hr-HR"/>
        </w:rPr>
        <w:t>e da</w:t>
      </w:r>
      <w:r w:rsidR="00C2392E">
        <w:rPr>
          <w:lang w:val="hr-HR"/>
        </w:rPr>
        <w:t xml:space="preserve"> prema vjerovnicima</w:t>
      </w:r>
      <w:r w:rsidR="00FC7269"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 w:rsidR="008C611D">
        <w:rPr>
          <w:lang w:val="hr-HR"/>
        </w:rPr>
        <w:t>316.554,46</w:t>
      </w:r>
      <w:r w:rsidR="00913ABD">
        <w:rPr>
          <w:lang w:val="hr-HR"/>
        </w:rPr>
        <w:t xml:space="preserve"> </w:t>
      </w:r>
      <w:r w:rsidR="00E11437">
        <w:rPr>
          <w:lang w:val="hr-HR"/>
        </w:rPr>
        <w:t>kn</w:t>
      </w:r>
      <w:r w:rsidR="00192192">
        <w:rPr>
          <w:lang w:val="hr-HR"/>
        </w:rPr>
        <w:t xml:space="preserve"> na ime glavnice.</w:t>
      </w:r>
    </w:p>
    <w:p w:rsidR="00E15DB7" w:rsidRDefault="00FC7269" w:rsidP="00FC7269">
      <w:pPr>
        <w:jc w:val="both"/>
        <w:rPr>
          <w:lang w:val="hr-HR"/>
        </w:rPr>
      </w:pPr>
      <w:r>
        <w:rPr>
          <w:lang w:val="hr-HR"/>
        </w:rPr>
        <w:tab/>
      </w:r>
    </w:p>
    <w:p w:rsidR="00E11437" w:rsidRDefault="00E15DB7" w:rsidP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 xml:space="preserve">S obzirom na navedeno, </w:t>
      </w:r>
      <w:r w:rsidR="00AD5CFE">
        <w:rPr>
          <w:lang w:val="hr-HR"/>
        </w:rPr>
        <w:t xml:space="preserve">odnosno činjenicu da </w:t>
      </w:r>
      <w:r w:rsidR="00E70DF3">
        <w:rPr>
          <w:lang w:val="hr-HR"/>
        </w:rPr>
        <w:t xml:space="preserve">je </w:t>
      </w:r>
      <w:r w:rsidR="00E11437">
        <w:rPr>
          <w:lang w:val="hr-HR"/>
        </w:rPr>
        <w:t xml:space="preserve">potrošač osoba </w:t>
      </w:r>
      <w:r w:rsidR="00415970">
        <w:rPr>
          <w:lang w:val="hr-HR"/>
        </w:rPr>
        <w:t xml:space="preserve">čiji </w:t>
      </w:r>
      <w:r w:rsidR="00913ABD">
        <w:rPr>
          <w:lang w:val="hr-HR"/>
        </w:rPr>
        <w:t>je</w:t>
      </w:r>
      <w:r w:rsidR="00415970">
        <w:rPr>
          <w:lang w:val="hr-HR"/>
        </w:rPr>
        <w:t xml:space="preserve"> jedini prihod </w:t>
      </w:r>
      <w:r w:rsidR="00913ABD">
        <w:rPr>
          <w:lang w:val="hr-HR"/>
        </w:rPr>
        <w:t xml:space="preserve">socijalna potpora i koja nema nikakvu drugu imovinu,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>da je potrošač nesposoban za plaćanje čime je ispunjen stečajni razlog u smislu odredb</w:t>
      </w:r>
      <w:r w:rsidR="008C611D">
        <w:rPr>
          <w:lang w:val="hr-HR"/>
        </w:rPr>
        <w:t>e</w:t>
      </w:r>
      <w:r w:rsidR="00FC7269">
        <w:rPr>
          <w:lang w:val="hr-HR"/>
        </w:rPr>
        <w:t xml:space="preserve">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="00E15DB7" w:rsidRDefault="00E15DB7" w:rsidP="00E11437">
      <w:pPr>
        <w:ind w:firstLine="708"/>
        <w:jc w:val="both"/>
        <w:rPr>
          <w:lang w:val="hr-HR"/>
        </w:rPr>
      </w:pPr>
    </w:p>
    <w:p w:rsidR="00FC7269" w:rsidRDefault="002978BC" w:rsidP="00E11437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 xml:space="preserve">movina potrošača koja bi ušla u stečajnu masu neznatne </w:t>
      </w:r>
      <w:r>
        <w:rPr>
          <w:lang w:val="hr-HR"/>
        </w:rPr>
        <w:t xml:space="preserve">je </w:t>
      </w:r>
      <w:r w:rsidR="00FC7269">
        <w:rPr>
          <w:lang w:val="hr-HR"/>
        </w:rPr>
        <w:t>vrijednosti te nije dovoljna niti za namirenje troškova postupka</w:t>
      </w:r>
      <w:r>
        <w:rPr>
          <w:lang w:val="hr-HR"/>
        </w:rPr>
        <w:t xml:space="preserve">. Stoga je </w:t>
      </w:r>
      <w:r w:rsidR="00913ABD">
        <w:rPr>
          <w:lang w:val="hr-HR"/>
        </w:rPr>
        <w:t xml:space="preserve">na temelju </w:t>
      </w:r>
      <w:r w:rsidR="00FC7269">
        <w:rPr>
          <w:lang w:val="hr-HR"/>
        </w:rPr>
        <w:t>odredb</w:t>
      </w:r>
      <w:r w:rsidR="00913ABD">
        <w:rPr>
          <w:lang w:val="hr-HR"/>
        </w:rPr>
        <w:t>e</w:t>
      </w:r>
      <w:r w:rsidR="00FC7269">
        <w:rPr>
          <w:lang w:val="hr-HR"/>
        </w:rPr>
        <w:t xml:space="preserve"> čl. 58. ZSP</w:t>
      </w:r>
      <w:r w:rsidR="00913ABD">
        <w:rPr>
          <w:lang w:val="hr-HR"/>
        </w:rPr>
        <w:t xml:space="preserve"> odlučeno kao u izreci. </w:t>
      </w:r>
    </w:p>
    <w:p w:rsidR="00E15DB7" w:rsidRDefault="00E15DB7" w:rsidP="00E11437">
      <w:pPr>
        <w:ind w:firstLine="708"/>
        <w:jc w:val="both"/>
        <w:rPr>
          <w:lang w:val="hr-HR"/>
        </w:rPr>
      </w:pPr>
    </w:p>
    <w:p w:rsidR="00913ABD" w:rsidRDefault="00AB4438" w:rsidP="00E11437">
      <w:pPr>
        <w:ind w:firstLine="708"/>
        <w:jc w:val="both"/>
        <w:rPr>
          <w:lang w:val="hr-HR"/>
        </w:rPr>
      </w:pPr>
      <w:r>
        <w:rPr>
          <w:lang w:val="hr-HR"/>
        </w:rPr>
        <w:t>Pritom</w:t>
      </w:r>
      <w:r w:rsidR="00913ABD">
        <w:rPr>
          <w:lang w:val="hr-HR"/>
        </w:rPr>
        <w:t xml:space="preserve"> treba reći da je u ovoj pravnoj stvari posve neodlučno to što plan </w:t>
      </w:r>
      <w:r w:rsidR="00092390">
        <w:rPr>
          <w:lang w:val="hr-HR"/>
        </w:rPr>
        <w:t>ispunjenja obveza, kako ga je sudu predložio potrošač, predstavlja prijedlog za otpis dugova</w:t>
      </w:r>
      <w:r w:rsidR="00857AB8">
        <w:rPr>
          <w:lang w:val="hr-HR"/>
        </w:rPr>
        <w:t>.</w:t>
      </w:r>
      <w:r w:rsidR="00913ABD">
        <w:rPr>
          <w:lang w:val="hr-HR"/>
        </w:rPr>
        <w:t xml:space="preserve"> Navedeno stoga što isti kao takav nije prihvaćen čime se ulazi u iduću fazu postupka stečaja potrošača</w:t>
      </w:r>
      <w:r w:rsidR="00AF5371">
        <w:rPr>
          <w:lang w:val="hr-HR"/>
        </w:rPr>
        <w:t xml:space="preserve"> za koju je neodlučan sadržaj predloženog plana ispunjenja obveza. U konkretnom slučaju, s obzirom da plan ispunjenja obveza nije prihvaćen, za donošenje ove odluke jedino je odlučno jesu li ispunjeni naprijed navedeni uvjeti iz čl. 5. i 58. st. 1. ZSP. </w:t>
      </w:r>
      <w:r w:rsidR="00913ABD">
        <w:rPr>
          <w:lang w:val="hr-HR"/>
        </w:rPr>
        <w:t xml:space="preserve">  </w:t>
      </w:r>
    </w:p>
    <w:p w:rsidR="00E15DB7" w:rsidRDefault="00E15DB7" w:rsidP="00FC7269">
      <w:pPr>
        <w:jc w:val="both"/>
        <w:rPr>
          <w:lang w:val="hr-HR"/>
        </w:rPr>
      </w:pPr>
    </w:p>
    <w:p w:rsidR="00FC7269" w:rsidRDefault="00E15DB7" w:rsidP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="00AF5371" w:rsidRDefault="00AF5371" w:rsidP="00FC7269">
      <w:pPr>
        <w:ind w:firstLine="720"/>
        <w:jc w:val="both"/>
        <w:rPr>
          <w:lang w:val="hr-HR"/>
        </w:rPr>
      </w:pPr>
    </w:p>
    <w:p w:rsidR="00FC7269" w:rsidRDefault="00FC7269" w:rsidP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="00AF5371" w:rsidRDefault="00AF5371" w:rsidP="00FC7269">
      <w:pPr>
        <w:ind w:firstLine="720"/>
        <w:jc w:val="both"/>
        <w:rPr>
          <w:lang w:val="hr-HR"/>
        </w:rPr>
      </w:pPr>
    </w:p>
    <w:p w:rsidR="00FC7269" w:rsidRDefault="00FC7269" w:rsidP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</w:t>
      </w:r>
      <w:r>
        <w:rPr>
          <w:lang w:val="hr-HR"/>
        </w:rPr>
        <w:lastRenderedPageBreak/>
        <w:t>može provesti ovrha u skladu sa zakonom koji uređuju ovršni postupak, a sukladno čl. 60. ZSP. Radi se o primanjima i naknadama iz čl. 172. Ovršnog zakona.</w:t>
      </w:r>
    </w:p>
    <w:p w:rsidR="00AF5371" w:rsidRDefault="00AF5371" w:rsidP="00857AB8">
      <w:pPr>
        <w:ind w:firstLine="708"/>
        <w:jc w:val="both"/>
        <w:rPr>
          <w:lang w:val="hr-HR"/>
        </w:rPr>
      </w:pPr>
    </w:p>
    <w:p w:rsidR="00857AB8" w:rsidRDefault="00857AB8" w:rsidP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>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</w:p>
    <w:p w:rsidR="00AF5371" w:rsidRDefault="00AF5371" w:rsidP="00FC7269">
      <w:pPr>
        <w:ind w:firstLine="720"/>
        <w:jc w:val="both"/>
        <w:rPr>
          <w:lang w:val="hr-HR"/>
        </w:rPr>
      </w:pPr>
    </w:p>
    <w:p w:rsidR="00FC7269" w:rsidRDefault="00FC7269" w:rsidP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="00FC7269" w:rsidRDefault="00FC7269" w:rsidP="00FC7269">
      <w:pPr>
        <w:pStyle w:val="Naslov3"/>
        <w:rPr>
          <w:b w:val="0"/>
          <w:sz w:val="24"/>
        </w:rPr>
      </w:pPr>
    </w:p>
    <w:p w:rsidR="00FC7269" w:rsidRDefault="00FC7269" w:rsidP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C30878">
        <w:rPr>
          <w:lang w:val="hr-HR"/>
        </w:rPr>
        <w:t>20</w:t>
      </w:r>
      <w:r w:rsidR="00AF5371">
        <w:rPr>
          <w:lang w:val="hr-HR"/>
        </w:rPr>
        <w:t xml:space="preserve">. svibnja </w:t>
      </w:r>
      <w:r w:rsidR="00857AB8">
        <w:rPr>
          <w:lang w:val="hr-HR"/>
        </w:rPr>
        <w:t xml:space="preserve">2019. </w:t>
      </w:r>
    </w:p>
    <w:p w:rsidR="0001691B" w:rsidRDefault="0001691B" w:rsidP="00FC7269">
      <w:pPr>
        <w:jc w:val="center"/>
        <w:rPr>
          <w:lang w:val="hr-HR"/>
        </w:rPr>
      </w:pPr>
    </w:p>
    <w:p w:rsidR="00FC7269" w:rsidRDefault="00FC7269" w:rsidP="00712ABC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="00FC7269" w:rsidRDefault="00FC7269" w:rsidP="00712ABC">
      <w:pPr>
        <w:ind w:left="5760" w:right="-51" w:hanging="9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="00FC7269" w:rsidRDefault="00FC7269" w:rsidP="00FC7269">
      <w:pPr>
        <w:pStyle w:val="Naslov1"/>
        <w:ind w:firstLine="720"/>
        <w:rPr>
          <w:b w:val="0"/>
        </w:rPr>
      </w:pPr>
    </w:p>
    <w:p w:rsidR="00FC7269" w:rsidRDefault="00FC7269" w:rsidP="006F6ED4">
      <w:pPr>
        <w:pStyle w:val="Naslov1"/>
        <w:rPr>
          <w:b w:val="0"/>
        </w:rPr>
      </w:pPr>
      <w:r>
        <w:rPr>
          <w:b w:val="0"/>
        </w:rPr>
        <w:t>Pouka o pravnom lijeku:</w:t>
      </w:r>
    </w:p>
    <w:p w:rsidR="00FC7269" w:rsidRDefault="00FC7269" w:rsidP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="00FC7269" w:rsidRDefault="00FC7269" w:rsidP="00FC7269">
      <w:pPr>
        <w:ind w:firstLine="720"/>
        <w:jc w:val="both"/>
        <w:rPr>
          <w:lang w:val="hr-HR"/>
        </w:rPr>
      </w:pPr>
    </w:p>
    <w:p w:rsidR="00AF5371" w:rsidRDefault="00FC7269" w:rsidP="00AF5371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="00AF5371" w:rsidRDefault="00FC7269" w:rsidP="00AF5371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="00FC7269" w:rsidRDefault="00FC7269" w:rsidP="00AF5371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="00FC7269" w:rsidRDefault="00FC7269" w:rsidP="00FC7269">
      <w:pPr>
        <w:jc w:val="both"/>
        <w:rPr>
          <w:lang w:val="hr-HR"/>
        </w:rPr>
      </w:pPr>
    </w:p>
    <w:p w:rsidR="00FC7269" w:rsidRDefault="00FC7269" w:rsidP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="00FC7269" w:rsidRDefault="00FC7269" w:rsidP="00FC7269">
      <w:pPr>
        <w:jc w:val="both"/>
        <w:rPr>
          <w:lang w:val="hr-HR"/>
        </w:rPr>
      </w:pPr>
    </w:p>
    <w:p w:rsidR="00FC7269" w:rsidRPr="00EC1689" w:rsidRDefault="00AD5CFE" w:rsidP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="00FC7269" w:rsidRPr="00EC1689" w:rsidRDefault="00FC7269" w:rsidP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 Zagreb</w:t>
      </w:r>
    </w:p>
    <w:p w:rsidR="00FC7269" w:rsidRPr="00EC1689" w:rsidRDefault="00AD5CFE" w:rsidP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="00032F3A" w:rsidRPr="00AF5371" w:rsidRDefault="00AD5CFE" w:rsidP="00AF537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FC7269" w:rsidRPr="007A06C9">
        <w:rPr>
          <w:lang w:val="hr-HR"/>
        </w:rPr>
        <w:t xml:space="preserve">ovjereniku </w:t>
      </w:r>
    </w:p>
    <w:p w:rsidR="00CA165E" w:rsidRDefault="00C30878" w:rsidP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proofErr w:type="spellStart"/>
      <w:r>
        <w:rPr>
          <w:lang w:val="hr-HR"/>
        </w:rPr>
        <w:t>Raiffeisenbank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Austria</w:t>
      </w:r>
      <w:proofErr w:type="spellEnd"/>
      <w:r>
        <w:rPr>
          <w:lang w:val="hr-HR"/>
        </w:rPr>
        <w:t xml:space="preserve"> d.d.</w:t>
      </w:r>
    </w:p>
    <w:p w:rsidR="00032F3A" w:rsidRDefault="008C611D" w:rsidP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Zagrebačka banka d.d.</w:t>
      </w:r>
      <w:bookmarkStart w:id="0" w:name="_GoBack"/>
      <w:bookmarkEnd w:id="0"/>
    </w:p>
    <w:p w:rsidR="008C611D" w:rsidRPr="005B3146" w:rsidRDefault="008C611D" w:rsidP="008C611D">
      <w:pPr>
        <w:pStyle w:val="Odlomakpopisa"/>
        <w:jc w:val="both"/>
        <w:rPr>
          <w:lang w:val="hr-HR"/>
        </w:rPr>
      </w:pPr>
    </w:p>
    <w:p w:rsidR="008C611D" w:rsidRPr="008C611D" w:rsidRDefault="008C611D" w:rsidP="008C611D">
      <w:pPr>
        <w:jc w:val="both"/>
        <w:rPr>
          <w:lang w:val="hr-HR"/>
        </w:rPr>
      </w:pPr>
    </w:p>
    <w:p w:rsidR="008240B9" w:rsidRDefault="008240B9" w:rsidP="008240B9">
      <w:pPr>
        <w:jc w:val="both"/>
        <w:rPr>
          <w:color w:val="FF0000"/>
          <w:lang w:val="hr-HR"/>
        </w:rPr>
      </w:pPr>
    </w:p>
    <w:p w:rsidR="008240B9" w:rsidRPr="00CC1AED" w:rsidRDefault="008240B9" w:rsidP="001117D4">
      <w:pPr>
        <w:ind w:left="4956"/>
        <w:rPr>
          <w:szCs w:val="24"/>
        </w:rPr>
      </w:pPr>
      <w:proofErr w:type="spellStart"/>
      <w:r w:rsidRPr="00CC1AED">
        <w:rPr>
          <w:szCs w:val="24"/>
        </w:rPr>
        <w:t>Za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točnost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otpravka-ovlašteni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službenik</w:t>
      </w:r>
      <w:proofErr w:type="spellEnd"/>
    </w:p>
    <w:p w:rsidR="00FA1A42" w:rsidRPr="00C2392E" w:rsidRDefault="008240B9" w:rsidP="008240B9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R="00FA1A42" w:rsidRPr="00C2392E" w:rsidSect="0001691B">
      <w:headerReference w:type="default" r:id="rId11"/>
      <w:pgSz w:w="11906" w:h="16838" w:code="9"/>
      <w:pgMar w:top="1248" w:right="155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225" w:rsidRDefault="00E95225" w:rsidP="006F6ED4">
      <w:r>
        <w:separator/>
      </w:r>
    </w:p>
  </w:endnote>
  <w:endnote w:type="continuationSeparator" w:id="0">
    <w:p w:rsidR="00E95225" w:rsidRDefault="00E95225" w:rsidP="006F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225" w:rsidRDefault="00E95225" w:rsidP="006F6ED4">
      <w:r>
        <w:separator/>
      </w:r>
    </w:p>
  </w:footnote>
  <w:footnote w:type="continuationSeparator" w:id="0">
    <w:p w:rsidR="00E95225" w:rsidRDefault="00E95225" w:rsidP="006F6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ED4" w:rsidRPr="0001691B" w:rsidRDefault="00E95225" w:rsidP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="00932EA8" w:rsidRPr="00932EA8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proofErr w:type="spellStart"/>
    <w:r w:rsidR="007870AD">
      <w:t>Poslovni</w:t>
    </w:r>
    <w:proofErr w:type="spellEnd"/>
    <w:r w:rsidR="007870AD">
      <w:t xml:space="preserve"> </w:t>
    </w:r>
    <w:proofErr w:type="spellStart"/>
    <w:r w:rsidR="007870AD">
      <w:t>broj</w:t>
    </w:r>
    <w:proofErr w:type="spellEnd"/>
    <w:r w:rsidR="007870AD">
      <w:t>: 40 Sp-</w:t>
    </w:r>
    <w:r w:rsidR="00F212FE">
      <w:t>5</w:t>
    </w:r>
    <w:r w:rsidR="008C611D">
      <w:t>3</w:t>
    </w:r>
    <w:r w:rsidR="007870AD">
      <w:t>/2017</w:t>
    </w:r>
    <w:r w:rsidR="00932EA8">
      <w:t>-21</w:t>
    </w:r>
  </w:p>
  <w:p w:rsidR="006F6ED4" w:rsidRDefault="006F6ED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36B"/>
    <w:rsid w:val="0001691B"/>
    <w:rsid w:val="00027B8B"/>
    <w:rsid w:val="00032F3A"/>
    <w:rsid w:val="00033B80"/>
    <w:rsid w:val="000467BA"/>
    <w:rsid w:val="00077023"/>
    <w:rsid w:val="00092390"/>
    <w:rsid w:val="000D24C7"/>
    <w:rsid w:val="000D4E32"/>
    <w:rsid w:val="001111E7"/>
    <w:rsid w:val="00183CE9"/>
    <w:rsid w:val="00192192"/>
    <w:rsid w:val="001B1EAD"/>
    <w:rsid w:val="001B5C73"/>
    <w:rsid w:val="00215FC8"/>
    <w:rsid w:val="00236412"/>
    <w:rsid w:val="00270F6D"/>
    <w:rsid w:val="002978BC"/>
    <w:rsid w:val="002A4049"/>
    <w:rsid w:val="00353DDF"/>
    <w:rsid w:val="003A3582"/>
    <w:rsid w:val="003F2914"/>
    <w:rsid w:val="00415970"/>
    <w:rsid w:val="00420899"/>
    <w:rsid w:val="0046396A"/>
    <w:rsid w:val="00490EEF"/>
    <w:rsid w:val="004C72FA"/>
    <w:rsid w:val="004C7D9B"/>
    <w:rsid w:val="004F18FE"/>
    <w:rsid w:val="0054760E"/>
    <w:rsid w:val="005A7C23"/>
    <w:rsid w:val="006056FB"/>
    <w:rsid w:val="00660BE1"/>
    <w:rsid w:val="006C76A4"/>
    <w:rsid w:val="006F6ED4"/>
    <w:rsid w:val="00712ABC"/>
    <w:rsid w:val="00742AB5"/>
    <w:rsid w:val="00752810"/>
    <w:rsid w:val="00765A17"/>
    <w:rsid w:val="007870AD"/>
    <w:rsid w:val="007A003A"/>
    <w:rsid w:val="007A06C9"/>
    <w:rsid w:val="007C483E"/>
    <w:rsid w:val="007E59E6"/>
    <w:rsid w:val="008240B9"/>
    <w:rsid w:val="00857AB8"/>
    <w:rsid w:val="008718C3"/>
    <w:rsid w:val="00874F29"/>
    <w:rsid w:val="0089532D"/>
    <w:rsid w:val="008B467C"/>
    <w:rsid w:val="008C611D"/>
    <w:rsid w:val="00913ABD"/>
    <w:rsid w:val="00932EA8"/>
    <w:rsid w:val="009C6AC1"/>
    <w:rsid w:val="009F0BC3"/>
    <w:rsid w:val="009F636B"/>
    <w:rsid w:val="00A332E2"/>
    <w:rsid w:val="00A539DD"/>
    <w:rsid w:val="00AB4438"/>
    <w:rsid w:val="00AC0D7B"/>
    <w:rsid w:val="00AD5CFE"/>
    <w:rsid w:val="00AF260D"/>
    <w:rsid w:val="00AF5371"/>
    <w:rsid w:val="00BD39CA"/>
    <w:rsid w:val="00C2392E"/>
    <w:rsid w:val="00C30878"/>
    <w:rsid w:val="00C34994"/>
    <w:rsid w:val="00CA165E"/>
    <w:rsid w:val="00D452C5"/>
    <w:rsid w:val="00DB2F24"/>
    <w:rsid w:val="00DC697E"/>
    <w:rsid w:val="00DF7990"/>
    <w:rsid w:val="00E11437"/>
    <w:rsid w:val="00E15DB7"/>
    <w:rsid w:val="00E21850"/>
    <w:rsid w:val="00E70DF3"/>
    <w:rsid w:val="00E95225"/>
    <w:rsid w:val="00EB419B"/>
    <w:rsid w:val="00EC1689"/>
    <w:rsid w:val="00F212FE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2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FC7269"/>
    <w:pPr>
      <w:keepNext/>
      <w:ind w:left="5760" w:firstLine="720"/>
      <w:outlineLvl w:val="3"/>
    </w:pPr>
    <w:rPr>
      <w:b/>
      <w:i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C7269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FC7269"/>
    <w:rPr>
      <w:rFonts w:ascii="Times New Roman" w:eastAsia="Times New Roman" w:hAnsi="Times New Roman" w:cs="Times New Roman"/>
      <w:b/>
      <w:sz w:val="32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FC7269"/>
    <w:rPr>
      <w:rFonts w:ascii="Times New Roman" w:eastAsia="Times New Roman" w:hAnsi="Times New Roman" w:cs="Times New Roman"/>
      <w:b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FC7269"/>
    <w:rPr>
      <w:rFonts w:ascii="Times New Roman" w:eastAsia="Times New Roman" w:hAnsi="Times New Roman" w:cs="Times New Roman"/>
      <w:b/>
      <w:i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FC726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FC72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726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7269"/>
    <w:rPr>
      <w:rFonts w:ascii="Tahoma" w:eastAsia="Times New Roman" w:hAnsi="Tahoma" w:cs="Tahoma"/>
      <w:sz w:val="16"/>
      <w:szCs w:val="16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6F6ED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F6ED4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6F6ED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F6ED4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styleId="Tekstrezerviranogmjesta">
    <w:name w:val="Placeholder Text"/>
    <w:basedOn w:val="Zadanifontodlomka"/>
    <w:uiPriority w:val="99"/>
    <w:semiHidden/>
    <w:rsid w:val="00033B80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033B8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33B80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33B8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33B8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2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FC7269"/>
    <w:pPr>
      <w:keepNext/>
      <w:ind w:left="5760" w:firstLine="720"/>
      <w:outlineLvl w:val="3"/>
    </w:pPr>
    <w:rPr>
      <w:b/>
      <w:i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C7269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FC7269"/>
    <w:rPr>
      <w:rFonts w:ascii="Times New Roman" w:eastAsia="Times New Roman" w:hAnsi="Times New Roman" w:cs="Times New Roman"/>
      <w:b/>
      <w:sz w:val="32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FC7269"/>
    <w:rPr>
      <w:rFonts w:ascii="Times New Roman" w:eastAsia="Times New Roman" w:hAnsi="Times New Roman" w:cs="Times New Roman"/>
      <w:b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FC7269"/>
    <w:rPr>
      <w:rFonts w:ascii="Times New Roman" w:eastAsia="Times New Roman" w:hAnsi="Times New Roman" w:cs="Times New Roman"/>
      <w:b/>
      <w:i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FC726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FC72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726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7269"/>
    <w:rPr>
      <w:rFonts w:ascii="Tahoma" w:eastAsia="Times New Roman" w:hAnsi="Tahoma" w:cs="Tahoma"/>
      <w:sz w:val="16"/>
      <w:szCs w:val="16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6F6ED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F6ED4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6F6ED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F6ED4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styleId="Tekstrezerviranogmjesta">
    <w:name w:val="Placeholder Text"/>
    <w:basedOn w:val="Zadanifontodlomka"/>
    <w:uiPriority w:val="99"/>
    <w:semiHidden/>
    <w:rsid w:val="00033B80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033B8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33B80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33B8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33B8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00046-216B-4F08-8B14-8FADACB76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20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Žutelija Krešić</dc:creator>
  <cp:lastModifiedBy>Marija Mikulić</cp:lastModifiedBy>
  <cp:revision>5</cp:revision>
  <cp:lastPrinted>2019-05-20T12:09:00Z</cp:lastPrinted>
  <dcterms:created xsi:type="dcterms:W3CDTF">2019-05-17T13:14:00Z</dcterms:created>
  <dcterms:modified xsi:type="dcterms:W3CDTF">2019-05-20T12:09:00Z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Sp-21/2018-20 / Odluka - Rješenje o otvaranju i zaključenju postupka stečaja potrošača (Sp-21-18 Šimunić otvaranje i zaključenje nezaposlena bez primanja.docx)</vt:lpwstr>
  </property>
  <property fmtid="{D5CDD505-2E9C-101B-9397-08002B2CF9AE}" pid="4" name="CC_coloring">
    <vt:bool>true</vt:bool>
  </property>
  <property fmtid="{D5CDD505-2E9C-101B-9397-08002B2CF9AE}" pid="5" name="BrojStranica">
    <vt:i4>3</vt:i4>
  </property>
</Properties>
</file>